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B03D2E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B03D2E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 และขนมูลฝอยทั่วไป</w:t>
      </w:r>
    </w:p>
    <w:p w14:paraId="16FCEC75" w14:textId="1DC63FD3" w:rsidR="00D239AD" w:rsidRPr="00B03D2E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B03D2E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B03D2E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B03D2E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B03D2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B03D2E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B03D2E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B03D2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B03D2E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B03D2E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197893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B03D2E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B03D2E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B03D2E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 และขนมูลฝอยทั่วไป</w:t>
      </w:r>
    </w:p>
    <w:p w14:paraId="57553D54" w14:textId="1B3FE95E" w:rsidR="00132E1B" w:rsidRPr="00B03D2E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B03D2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)</w:t>
      </w: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B03D2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B03D2E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B03D2E" w14:paraId="77FFD68C" w14:textId="77777777" w:rsidTr="008C1396">
        <w:tc>
          <w:tcPr>
            <w:tcW w:w="675" w:type="dxa"/>
          </w:tcPr>
          <w:p w14:paraId="23D761D9" w14:textId="12281EB4" w:rsidR="00394708" w:rsidRPr="00B03D2E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6BB50AD5" w:rsidR="00394708" w:rsidRPr="00B03D2E" w:rsidRDefault="00394708" w:rsidP="00B03D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 2522</w:t>
            </w:r>
          </w:p>
        </w:tc>
      </w:tr>
      <w:tr w:rsidR="0087182F" w:rsidRPr="00B03D2E" w14:paraId="58962D68" w14:textId="77777777" w:rsidTr="008C1396">
        <w:tc>
          <w:tcPr>
            <w:tcW w:w="675" w:type="dxa"/>
          </w:tcPr>
          <w:p w14:paraId="353B1467" w14:textId="77777777" w:rsidR="00394708" w:rsidRPr="00B03D2E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A884399" w14:textId="095DA345" w:rsidR="00394708" w:rsidRPr="00B03D2E" w:rsidRDefault="00394708" w:rsidP="00405B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B03D2E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B03D2E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B03D2E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B03D2E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B03D2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B03D2E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B03D2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B03D2E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B03D2E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B03D2E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B03D2E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B03D2E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B03D2E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693CBD74" w:rsidR="00760D0B" w:rsidRPr="00B03D2E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การขอต่ออายุใบอนุญาตประกอบกิจการรับทำการเก็บ และขนมูลฝอยทั่วไป </w:t>
      </w:r>
      <w:r w:rsidR="002100CD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         </w:t>
      </w:r>
      <w:r w:rsidR="00094F82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อบต</w:t>
      </w:r>
      <w:r w:rsidR="00094F82" w:rsidRPr="00B03D2E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B03D2E">
        <w:rPr>
          <w:rFonts w:ascii="TH SarabunIT๙" w:hAnsi="TH SarabunIT๙" w:cs="TH SarabunIT๙"/>
          <w:noProof/>
          <w:sz w:val="32"/>
          <w:szCs w:val="32"/>
        </w:rPr>
        <w:t>22/07/2015 02:07</w:t>
      </w:r>
      <w:r w:rsidR="00094F82" w:rsidRPr="00B03D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B03D2E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B03D2E" w14:paraId="5F1398AA" w14:textId="77777777" w:rsidTr="009B7715">
        <w:tc>
          <w:tcPr>
            <w:tcW w:w="675" w:type="dxa"/>
          </w:tcPr>
          <w:p w14:paraId="08D93DD3" w14:textId="25F72274" w:rsidR="00094F82" w:rsidRPr="00B03D2E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350EF75" w14:textId="77777777" w:rsidR="00CE642D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 อำเภอหนองกี่  </w:t>
            </w:r>
          </w:p>
          <w:p w14:paraId="121102A7" w14:textId="22FF2084" w:rsidR="00094F82" w:rsidRPr="00B03D2E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โทรสาร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8F8FC9D" w14:textId="77777777" w:rsidR="00CE642D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63000872" w:rsidR="00094F82" w:rsidRPr="00B03D2E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B03D2E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7D22C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6656B3DF" w:rsidR="0018441F" w:rsidRPr="00B03D2E" w:rsidRDefault="00F82977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56AB3E4B" w:rsidR="00575FAF" w:rsidRPr="00304C91" w:rsidRDefault="00405B2B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ผู้ใดประสงค์ขอต่ออายุใบอนุญาตประกอบกิจการรับทำการเก็บ และขนมูลฝอยทั่วไป โดยทำเป็นธุรกิจหรือได้รับประโยชน์ตอบแทนด้วยการคิดค่าบริการ จะต้องยื่นขอต่ออายุใบอนุญาตต่อเจ้าพนักงานท้องถิ่นหรือเจ้าหน้าที่ที่รับผิดชอบ ภายใน</w:t>
      </w:r>
      <w:r w:rsidR="007D22C6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30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ก่อนใบอนุญาตสิ้นอายุ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ใบอนุญาตมีอายุ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ปี นับแต่วันที่ออกใบอนุญาต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และหากผู้ขอต่ออายุใบอนุญาตไม่ได้มายื่นคำขอต่ออายุใบอนุญาตก่อนวันใบอนุญาตสิ้นสุดแล้ว ต้องดำเนินการขออนุญาตใหม่เสมือนเป็นผู้ขออนุญาตรายใหม่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lastRenderedPageBreak/>
        <w:br/>
        <w:t xml:space="preserve">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ของจำนวนเงินที่ค้างชำระ และกรณีที่ผู้ประกอบการค้างชำระค่าธรรมเนียมติดต่อกันเกินกว่า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Pr="00B03D2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ด้านยานพาหนะขนมูลฝอยทั่วไป ด้านผู้ขับขี่และผู้ปฏิบัติงานประจำยานพาหนะ ด้านสุขลักษณะวิธีการเก็บขนมูลฝอยทั่วไปต้องถูกต้องตามหลักเกณฑ์ และมีวิธีการควบคุมกำกับการขนส่งเพื่อป้องกันการลักลอบทิ้งมูลฝอยถูกต้องตามหลักเกณฑ์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664057">
        <w:rPr>
          <w:rFonts w:ascii="TH SarabunIT๙" w:hAnsi="TH SarabunIT๙" w:cs="TH SarabunIT๙"/>
          <w:noProof/>
          <w:sz w:val="32"/>
          <w:szCs w:val="32"/>
        </w:rPr>
        <w:t>)</w:t>
      </w:r>
      <w:r w:rsidR="00664057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664057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664057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B03D2E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B03D2E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B03D2E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B03D2E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B03D2E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B03D2E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B03D2E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B03D2E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B03D2E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B03D2E" w14:paraId="50E97DA5" w14:textId="77777777" w:rsidTr="002F4663">
        <w:tc>
          <w:tcPr>
            <w:tcW w:w="675" w:type="dxa"/>
          </w:tcPr>
          <w:p w14:paraId="5E768AD0" w14:textId="2C6E62E0" w:rsidR="00313D38" w:rsidRPr="00B03D2E" w:rsidRDefault="00313D38" w:rsidP="00304C9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B03D2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B03D2E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225131" w14:textId="1A577615" w:rsidR="00313D38" w:rsidRPr="00B03D2E" w:rsidRDefault="00313D38" w:rsidP="00304C91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ผู้ขอรับใบอนุญาตยื่นคำขอต่ออายุใบอนุญาตประกอบกิจการรับทำการเก็บ และขนมูลฝอยทั่วไป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B03D2E" w:rsidRDefault="00313D38" w:rsidP="002F4663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B03D2E" w:rsidRDefault="00313D38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B03D2E" w:rsidRDefault="00313D38" w:rsidP="007E59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03D2E" w14:paraId="5933F44A" w14:textId="77777777" w:rsidTr="002F4663">
        <w:tc>
          <w:tcPr>
            <w:tcW w:w="675" w:type="dxa"/>
          </w:tcPr>
          <w:p w14:paraId="1458CD1E" w14:textId="77777777" w:rsidR="00313D38" w:rsidRPr="00B03D2E" w:rsidRDefault="00313D38" w:rsidP="00304C9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DC1C5AD" w14:textId="77777777" w:rsidR="00313D38" w:rsidRPr="00B03D2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7DC94626" w14:textId="77777777" w:rsidR="00313D38" w:rsidRPr="00B03D2E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4E9A8BA5" w14:textId="16DD80F2" w:rsidR="00313D38" w:rsidRPr="00B03D2E" w:rsidRDefault="00313D38" w:rsidP="00304C91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19EC2298" w14:textId="77777777" w:rsidR="00313D38" w:rsidRPr="00B03D2E" w:rsidRDefault="00313D38" w:rsidP="002F4663">
            <w:pPr>
              <w:jc w:val="center"/>
              <w:rPr>
                <w:rFonts w:ascii="TH SarabunIT๙" w:hAnsi="TH SarabunIT๙" w:cs="TH SarabunIT๙" w:hint="cs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12F7D90B" w14:textId="77777777" w:rsidR="00313D38" w:rsidRPr="00B03D2E" w:rsidRDefault="00313D38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94E3AD6" w14:textId="77777777" w:rsidR="00313D38" w:rsidRPr="00B03D2E" w:rsidRDefault="00313D38" w:rsidP="007E59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03D2E" w14:paraId="7EC1937A" w14:textId="77777777" w:rsidTr="002F4663">
        <w:tc>
          <w:tcPr>
            <w:tcW w:w="675" w:type="dxa"/>
          </w:tcPr>
          <w:p w14:paraId="392F9ED7" w14:textId="77777777" w:rsidR="00313D38" w:rsidRPr="00B03D2E" w:rsidRDefault="00313D38" w:rsidP="0061708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2ED5D6B" w14:textId="77777777" w:rsidR="00313D38" w:rsidRPr="00B03D2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725BE5F" w14:textId="77777777" w:rsidR="00313D38" w:rsidRPr="00B03D2E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3F74BB8C" w14:textId="7B6247C6" w:rsidR="00313D38" w:rsidRPr="00B03D2E" w:rsidRDefault="00313D38" w:rsidP="00617088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เสนอพิจารณาออกใบอนุญาต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7C4BC8A4" w14:textId="77777777" w:rsidR="00313D38" w:rsidRPr="00B03D2E" w:rsidRDefault="00313D38" w:rsidP="002F4663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25D332B" w14:textId="77777777" w:rsidR="00313D38" w:rsidRPr="00B03D2E" w:rsidRDefault="00313D38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C80A833" w14:textId="77777777" w:rsidR="00313D38" w:rsidRPr="00B03D2E" w:rsidRDefault="00313D38" w:rsidP="007E59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03D2E" w14:paraId="1DE06578" w14:textId="77777777" w:rsidTr="002F4663">
        <w:tc>
          <w:tcPr>
            <w:tcW w:w="675" w:type="dxa"/>
          </w:tcPr>
          <w:p w14:paraId="6343B630" w14:textId="77777777" w:rsidR="00313D38" w:rsidRPr="00B03D2E" w:rsidRDefault="00313D38" w:rsidP="00617088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B14DD8" w14:textId="77777777" w:rsidR="00313D38" w:rsidRPr="00B03D2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28041B5B" w14:textId="77777777" w:rsidR="00313D38" w:rsidRPr="00B03D2E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77E064EF" w14:textId="339E687B" w:rsidR="00313D38" w:rsidRPr="00B03D2E" w:rsidRDefault="00313D38" w:rsidP="00617088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แจ้งคำสั่งไม่อนุญาตให้ต่ออายุใบอนุญาตประกอบกิจการรับทำการเก็บ และขนมูลฝอยทั่วไปแก่ผู้ขอต่ออายุใบอนุญาตทราบ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768D1EBB" w14:textId="77777777" w:rsidR="00313D38" w:rsidRPr="00B03D2E" w:rsidRDefault="00313D38" w:rsidP="002F4663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EE0DA28" w14:textId="77777777" w:rsidR="00313D38" w:rsidRPr="00B03D2E" w:rsidRDefault="00313D38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31DEB80" w14:textId="77777777" w:rsidR="00313D38" w:rsidRPr="00B03D2E" w:rsidRDefault="00313D38" w:rsidP="007E59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B03D2E" w14:paraId="1AF8BD2E" w14:textId="77777777" w:rsidTr="002F4663">
        <w:tc>
          <w:tcPr>
            <w:tcW w:w="675" w:type="dxa"/>
          </w:tcPr>
          <w:p w14:paraId="44A16983" w14:textId="77777777" w:rsidR="00313D38" w:rsidRPr="00B03D2E" w:rsidRDefault="00313D38" w:rsidP="002F466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F5993EA" w14:textId="77777777" w:rsidR="00313D38" w:rsidRPr="00B03D2E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2A8C633B" w14:textId="77777777" w:rsidR="00313D38" w:rsidRPr="00B03D2E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1427DBC3" w14:textId="2A7B6BB1" w:rsidR="00313D38" w:rsidRPr="00B03D2E" w:rsidRDefault="00313D38" w:rsidP="00617088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แจ้งให้ผู้ขออนุญาตมา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ชำระค่าธรรมเนียมตามอัตราและระยะเวลาที่ท้องถิ่นกำหนด </w:t>
            </w:r>
          </w:p>
        </w:tc>
        <w:tc>
          <w:tcPr>
            <w:tcW w:w="1368" w:type="dxa"/>
          </w:tcPr>
          <w:p w14:paraId="582675C5" w14:textId="77777777" w:rsidR="00313D38" w:rsidRPr="00B03D2E" w:rsidRDefault="00313D38" w:rsidP="002F4663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680EDAB" w14:textId="77777777" w:rsidR="00313D38" w:rsidRPr="00B03D2E" w:rsidRDefault="00313D38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หนองกี่ จังหวัดบุรีรัมย์</w:t>
            </w:r>
          </w:p>
        </w:tc>
        <w:tc>
          <w:tcPr>
            <w:tcW w:w="1799" w:type="dxa"/>
          </w:tcPr>
          <w:p w14:paraId="2B2A9090" w14:textId="77777777" w:rsidR="00313D38" w:rsidRPr="00B03D2E" w:rsidRDefault="00313D38" w:rsidP="007E59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</w:tbl>
    <w:p w14:paraId="744F5F55" w14:textId="756E4839" w:rsidR="00C26ED0" w:rsidRPr="00B03D2E" w:rsidRDefault="00C26ED0" w:rsidP="00617088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B03D2E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B03D2E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5BDF3420" w:rsidR="0085230C" w:rsidRPr="00B03D2E" w:rsidRDefault="00617088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C2F0E56" w:rsidR="008D7B9E" w:rsidRPr="00B03D2E" w:rsidRDefault="00582BB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B03D2E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B03D2E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Pr="00B03D2E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0D5362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bookmarkStart w:id="0" w:name="_GoBack"/>
      <w:bookmarkEnd w:id="0"/>
    </w:p>
    <w:p w14:paraId="731312B5" w14:textId="593712A5" w:rsidR="00AA7734" w:rsidRPr="00B03D2E" w:rsidRDefault="009A2B4D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B03D2E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B03D2E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B03D2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B03D2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B03D2E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B03D2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B03D2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B03D2E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B03D2E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B03D2E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B03D2E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B03D2E" w:rsidRDefault="00AC4ACB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B03D2E" w:rsidRDefault="00AC4ACB" w:rsidP="007E593C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B03D2E" w14:paraId="5CC29794" w14:textId="77777777" w:rsidTr="004E651F">
        <w:trPr>
          <w:jc w:val="center"/>
        </w:trPr>
        <w:tc>
          <w:tcPr>
            <w:tcW w:w="675" w:type="dxa"/>
            <w:vAlign w:val="center"/>
          </w:tcPr>
          <w:p w14:paraId="537E5185" w14:textId="77777777" w:rsidR="00452B6B" w:rsidRPr="00B03D2E" w:rsidRDefault="00AC4ACB" w:rsidP="00452B6B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00A43EB" w14:textId="77777777" w:rsidR="00452B6B" w:rsidRPr="00B03D2E" w:rsidRDefault="00AC4ACB" w:rsidP="00452B6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14DC57BB" w14:textId="77777777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41E4DBD" w14:textId="77777777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9993D53" w14:textId="77777777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6D2880D" w14:textId="77777777" w:rsidR="00452B6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5BA079B" w14:textId="77777777" w:rsidR="00452B6B" w:rsidRPr="00B03D2E" w:rsidRDefault="00AC4ACB" w:rsidP="007E593C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9A2B4D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DE25BA8" w14:textId="77777777" w:rsidR="00A10CDA" w:rsidRPr="00B03D2E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B03D2E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B03D2E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B03D2E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B03D2E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B03D2E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B03D2E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B03D2E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B03D2E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B03D2E" w14:paraId="7ED62404" w14:textId="77777777" w:rsidTr="002D0A58">
        <w:tc>
          <w:tcPr>
            <w:tcW w:w="675" w:type="dxa"/>
          </w:tcPr>
          <w:p w14:paraId="7845BF89" w14:textId="58EDE4CC" w:rsidR="00AC4ACB" w:rsidRPr="00B03D2E" w:rsidRDefault="00AC4ACB" w:rsidP="002D0A5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สำเนาใบอนุญาตตามกฎหมายว่าด้วยการควบคุมอาคาร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ในกรณีที่มีสถานีขนถ่าย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03D2E" w14:paraId="4C4841BE" w14:textId="77777777" w:rsidTr="002D0A58">
        <w:tc>
          <w:tcPr>
            <w:tcW w:w="675" w:type="dxa"/>
          </w:tcPr>
          <w:p w14:paraId="303DF38A" w14:textId="77777777" w:rsidR="00AC4ACB" w:rsidRPr="00B03D2E" w:rsidRDefault="00AC4ACB" w:rsidP="002D0A5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3B4C8C0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มูลฝอยทั่วไปที่ได้รับใบอนุญาตและมีการดำเนินกิจการที่ถูกต้อง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ตามหลักสุขาภิบาล โดยมีหลักฐานสัญญาว่าจ้างระหว่างผู้ขนกับผู้กำจัดมูลฝอย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14:paraId="598662DD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38B8E75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BE4CDA2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3B1A35B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0D4BC4B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03D2E" w14:paraId="2C9C9B1E" w14:textId="77777777" w:rsidTr="002D0A58">
        <w:tc>
          <w:tcPr>
            <w:tcW w:w="675" w:type="dxa"/>
          </w:tcPr>
          <w:p w14:paraId="0B0EEE38" w14:textId="77777777" w:rsidR="00AC4ACB" w:rsidRPr="00B03D2E" w:rsidRDefault="00AC4ACB" w:rsidP="002D0A5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6D585CD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แผนการดำเนินงานในการเก็บขนมูลฝอยที่แสดงรายละเอียดขั้นตอนการดำเนินงาน ความพร้อมด้านกำลังคน งบประมาณ วัสดุอุปกรณ์ และวิธีการบริหารจัดการ</w:t>
            </w:r>
          </w:p>
        </w:tc>
        <w:tc>
          <w:tcPr>
            <w:tcW w:w="1843" w:type="dxa"/>
          </w:tcPr>
          <w:p w14:paraId="587AF0CC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F74AE74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A558B02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EC290BB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937614E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03D2E" w14:paraId="00F72E9B" w14:textId="77777777" w:rsidTr="002D0A58">
        <w:tc>
          <w:tcPr>
            <w:tcW w:w="675" w:type="dxa"/>
          </w:tcPr>
          <w:p w14:paraId="0EF7A711" w14:textId="77777777" w:rsidR="00AC4ACB" w:rsidRPr="00B03D2E" w:rsidRDefault="00AC4ACB" w:rsidP="002D0A5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DD0F07F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     มูลฝอยทั่วไป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3A71040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B275878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F79B8AD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BAEB0D3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7C23850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B03D2E" w14:paraId="64EE46F6" w14:textId="77777777" w:rsidTr="002D0A58">
        <w:tc>
          <w:tcPr>
            <w:tcW w:w="675" w:type="dxa"/>
          </w:tcPr>
          <w:p w14:paraId="25C3A61C" w14:textId="77777777" w:rsidR="00AC4ACB" w:rsidRPr="00B03D2E" w:rsidRDefault="00AC4ACB" w:rsidP="002D0A5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DC843AF" w14:textId="77777777" w:rsidR="00AC4ACB" w:rsidRPr="002D0A5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0A5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ใบรับรองแพทย์หรือเอกสารแสดงการตรวจสุขภาพประจำปีของผู้ปฏิบัติงานในการเก็บขนมูลฝอย</w:t>
            </w:r>
          </w:p>
        </w:tc>
        <w:tc>
          <w:tcPr>
            <w:tcW w:w="1843" w:type="dxa"/>
          </w:tcPr>
          <w:p w14:paraId="66D968CD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D9668EC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E440784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2E12E5E" w14:textId="77777777" w:rsidR="00AC4ACB" w:rsidRPr="00B03D2E" w:rsidRDefault="00AC4ACB" w:rsidP="00C5399F">
            <w:pPr>
              <w:jc w:val="center"/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3BC96B4" w14:textId="77777777" w:rsidR="00AC4ACB" w:rsidRPr="00B03D2E" w:rsidRDefault="00AC4ACB" w:rsidP="00AC4ACB">
            <w:pPr>
              <w:rPr>
                <w:rFonts w:ascii="TH SarabunIT๙" w:hAnsi="TH SarabunIT๙" w:cs="TH SarabunIT๙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171909F" w14:textId="77777777" w:rsidR="002D0A58" w:rsidRPr="002D0A58" w:rsidRDefault="002D0A58" w:rsidP="002D0A58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2EA9651C" w:rsidR="00A10CDA" w:rsidRPr="00B03D2E" w:rsidRDefault="002D0A58" w:rsidP="002D0A58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16. </w:t>
      </w:r>
      <w:r w:rsidR="00A10CDA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B03D2E" w14:paraId="21631802" w14:textId="77777777" w:rsidTr="00090552">
        <w:tc>
          <w:tcPr>
            <w:tcW w:w="534" w:type="dxa"/>
          </w:tcPr>
          <w:p w14:paraId="55909BBE" w14:textId="396F5019" w:rsidR="00A13B6C" w:rsidRPr="00B03D2E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B03D2E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อัตราค่าธรรมเนียมต่ออายุใบอนุญาตรับทำการเก็บ และขนมูลฝอยทั่วไป ฉบับละไม่เกิน </w:t>
            </w:r>
            <w:r w:rsidRPr="00B03D2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B03D2E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14:paraId="201E5AF3" w14:textId="407AFA62" w:rsidR="00E90756" w:rsidRPr="00B03D2E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D0A58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1,000</w:t>
            </w:r>
            <w:r w:rsidR="00F5490C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182BE182" w:rsidR="00A13B6C" w:rsidRPr="00B03D2E" w:rsidRDefault="00E90756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 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))</w:t>
            </w:r>
            <w:r w:rsidR="000F1309"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7D0EDE88" w:rsidR="00216FA4" w:rsidRPr="00B03D2E" w:rsidRDefault="003B4469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17. </w:t>
      </w:r>
      <w:r w:rsidR="00216FA4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B03D2E" w14:paraId="07DF31DE" w14:textId="77777777" w:rsidTr="00C1539D">
        <w:tc>
          <w:tcPr>
            <w:tcW w:w="534" w:type="dxa"/>
          </w:tcPr>
          <w:p w14:paraId="07FE0908" w14:textId="7E60931D" w:rsidR="00EA6950" w:rsidRPr="00B03D2E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B03D2E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B03D2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B03D2E" w14:paraId="7214FDF9" w14:textId="77777777" w:rsidTr="001521D1">
        <w:trPr>
          <w:trHeight w:val="936"/>
        </w:trPr>
        <w:tc>
          <w:tcPr>
            <w:tcW w:w="534" w:type="dxa"/>
          </w:tcPr>
          <w:p w14:paraId="242547D3" w14:textId="77777777" w:rsidR="00EA6950" w:rsidRPr="00B03D2E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259684D" w14:textId="77777777" w:rsidR="003B4469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B03D2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B03D2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F431E5"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4541382D" w14:textId="5B0324D8" w:rsidR="00EA6950" w:rsidRPr="00B03D2E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99AD203" w:rsidR="00013BC7" w:rsidRPr="00B03D2E" w:rsidRDefault="003B4469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</w:t>
      </w:r>
      <w:r w:rsidR="00C3045F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B03D2E" w14:paraId="676E0C19" w14:textId="77777777" w:rsidTr="002D10E8">
        <w:tc>
          <w:tcPr>
            <w:tcW w:w="675" w:type="dxa"/>
          </w:tcPr>
          <w:p w14:paraId="63896217" w14:textId="77777777" w:rsidR="00F064C0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B03D2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2884FACD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965A46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11F410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CCF257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79B611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4A886F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60F77F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038F90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A76BA4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D954CF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97680F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7FDFA3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B36866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B8F861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1D8D95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CD7FFF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B41EA5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0884F2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E10C10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98749E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BE8AB8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DC8CF5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188438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9543DE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251951" w14:textId="77777777" w:rsidR="003B4469" w:rsidRDefault="003B4469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492898" w14:textId="77777777" w:rsidR="002D10E8" w:rsidRDefault="002D10E8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A725D5" w14:textId="77777777" w:rsidR="002D10E8" w:rsidRDefault="002D10E8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3A4F23" w14:textId="62F1C53B" w:rsidR="002D10E8" w:rsidRPr="00B03D2E" w:rsidRDefault="002D10E8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98" w:type="dxa"/>
          </w:tcPr>
          <w:p w14:paraId="1FA81DE8" w14:textId="77777777" w:rsidR="00F064C0" w:rsidRDefault="00F064C0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แบบคำขอรับใบอนุญาต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B03D2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  <w:p w14:paraId="0F9008C7" w14:textId="77777777" w:rsidR="003B4469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AD7650" w14:textId="77777777" w:rsidR="003B4469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A0A17F" w14:textId="77777777" w:rsidR="003B4469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605516" w14:textId="77777777" w:rsidR="003B4469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ACFF90" w14:textId="77777777" w:rsidR="003B4469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D51799" w14:textId="77777777" w:rsidR="003B4469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FAD299" w14:textId="6676F2AB" w:rsidR="003B4469" w:rsidRPr="00B03D2E" w:rsidRDefault="003B4469" w:rsidP="001521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B83B7EF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แบบคำขอรับใบอนุญาต/ต่ออายุใบอนุญาต</w:t>
      </w:r>
    </w:p>
    <w:p w14:paraId="67342A75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574DB427" w14:textId="1D750145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842F6" wp14:editId="78ACEFB6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611FE" w14:textId="77777777" w:rsidR="002D10E8" w:rsidRPr="002D10E8" w:rsidRDefault="002D10E8" w:rsidP="002D10E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D10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112D323D" w14:textId="77777777" w:rsidR="002D10E8" w:rsidRPr="002D10E8" w:rsidRDefault="002D10E8" w:rsidP="002D10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D10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0DED1678" w14:textId="77777777" w:rsidR="002D10E8" w:rsidRPr="002D10E8" w:rsidRDefault="002D10E8" w:rsidP="002D10E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842F6" id="สี่เหลี่ยมผืนผ้า 5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">
                <v:textbox>
                  <w:txbxContent>
                    <w:p w14:paraId="6E4611FE" w14:textId="77777777" w:rsidR="002D10E8" w:rsidRPr="002D10E8" w:rsidRDefault="002D10E8" w:rsidP="002D10E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D10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112D323D" w14:textId="77777777" w:rsidR="002D10E8" w:rsidRPr="002D10E8" w:rsidRDefault="002D10E8" w:rsidP="002D10E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D10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0DED1678" w14:textId="77777777" w:rsidR="002D10E8" w:rsidRPr="002D10E8" w:rsidRDefault="002D10E8" w:rsidP="002D10E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B051A5A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</w:p>
    <w:p w14:paraId="6DD0D4E5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2D10E8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7F844C19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2D10E8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2D10E8">
        <w:rPr>
          <w:rFonts w:ascii="TH SarabunIT๙" w:hAnsi="TH SarabunIT๙" w:cs="TH SarabunIT๙"/>
          <w:sz w:val="32"/>
          <w:szCs w:val="32"/>
        </w:rPr>
        <w:t>…………………..</w:t>
      </w:r>
      <w:r w:rsidRPr="002D10E8">
        <w:rPr>
          <w:rFonts w:ascii="TH SarabunIT๙" w:hAnsi="TH SarabunIT๙" w:cs="TH SarabunIT๙"/>
          <w:sz w:val="32"/>
          <w:szCs w:val="32"/>
          <w:cs/>
        </w:rPr>
        <w:t>พ</w:t>
      </w:r>
      <w:r w:rsidRPr="002D10E8">
        <w:rPr>
          <w:rFonts w:ascii="TH SarabunIT๙" w:hAnsi="TH SarabunIT๙" w:cs="TH SarabunIT๙"/>
          <w:sz w:val="32"/>
          <w:szCs w:val="32"/>
        </w:rPr>
        <w:t>.</w:t>
      </w:r>
      <w:r w:rsidRPr="002D10E8">
        <w:rPr>
          <w:rFonts w:ascii="TH SarabunIT๙" w:hAnsi="TH SarabunIT๙" w:cs="TH SarabunIT๙"/>
          <w:sz w:val="32"/>
          <w:szCs w:val="32"/>
          <w:cs/>
        </w:rPr>
        <w:t>ศ</w:t>
      </w:r>
      <w:r w:rsidRPr="002D10E8">
        <w:rPr>
          <w:rFonts w:ascii="TH SarabunIT๙" w:hAnsi="TH SarabunIT๙" w:cs="TH SarabunIT๙"/>
          <w:sz w:val="32"/>
          <w:szCs w:val="32"/>
        </w:rPr>
        <w:t>…………</w:t>
      </w:r>
    </w:p>
    <w:p w14:paraId="1168657A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2D10E8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2D10E8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2D10E8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6D09BFAD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2A0B3F31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0C8411A5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2D10E8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2D10E8">
        <w:rPr>
          <w:rFonts w:ascii="TH SarabunIT๙" w:hAnsi="TH SarabunIT๙" w:cs="TH SarabunIT๙"/>
          <w:sz w:val="32"/>
          <w:szCs w:val="32"/>
        </w:rPr>
        <w:t>/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2D10E8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41A5AE6C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2D10E8">
        <w:rPr>
          <w:rFonts w:ascii="TH SarabunIT๙" w:hAnsi="TH SarabunIT๙" w:cs="TH SarabunIT๙"/>
          <w:sz w:val="32"/>
          <w:szCs w:val="32"/>
        </w:rPr>
        <w:t>/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2D10E8">
        <w:rPr>
          <w:rFonts w:ascii="TH SarabunIT๙" w:hAnsi="TH SarabunIT๙" w:cs="TH SarabunIT๙"/>
          <w:sz w:val="32"/>
          <w:szCs w:val="32"/>
          <w:cs/>
        </w:rPr>
        <w:t>เขต</w:t>
      </w:r>
      <w:r w:rsidRPr="002D10E8">
        <w:rPr>
          <w:rFonts w:ascii="TH SarabunIT๙" w:hAnsi="TH SarabunIT๙" w:cs="TH SarabunIT๙"/>
          <w:sz w:val="32"/>
          <w:szCs w:val="32"/>
        </w:rPr>
        <w:t>/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2D10E8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2D10E8">
        <w:rPr>
          <w:rFonts w:ascii="TH SarabunIT๙" w:hAnsi="TH SarabunIT๙" w:cs="TH SarabunIT๙"/>
          <w:sz w:val="32"/>
          <w:szCs w:val="32"/>
        </w:rPr>
        <w:t>/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2D10E8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0C214A04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2D10E8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2D10E8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74213AB1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 xml:space="preserve">2. </w:t>
      </w:r>
      <w:r w:rsidRPr="002D10E8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39D57DD4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2D10E8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2D10E8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2D10E8">
        <w:rPr>
          <w:rFonts w:ascii="TH SarabunIT๙" w:hAnsi="TH SarabunIT๙" w:cs="TH SarabunIT๙"/>
          <w:sz w:val="32"/>
          <w:szCs w:val="32"/>
        </w:rPr>
        <w:t>/</w:t>
      </w:r>
      <w:r w:rsidRPr="002D10E8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2D10E8">
        <w:rPr>
          <w:rFonts w:ascii="TH SarabunIT๙" w:hAnsi="TH SarabunIT๙" w:cs="TH SarabunIT๙"/>
          <w:sz w:val="32"/>
          <w:szCs w:val="32"/>
        </w:rPr>
        <w:t>/</w:t>
      </w:r>
      <w:r w:rsidRPr="002D10E8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2D10E8">
        <w:rPr>
          <w:rFonts w:ascii="TH SarabunIT๙" w:hAnsi="TH SarabunIT๙" w:cs="TH SarabunIT๙"/>
          <w:sz w:val="32"/>
          <w:szCs w:val="32"/>
        </w:rPr>
        <w:t>)</w:t>
      </w:r>
    </w:p>
    <w:p w14:paraId="4E490CA6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637725F4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6CF7DFD3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7C5287DA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0532AD1C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0427C8D8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0550A664" w14:textId="77777777" w:rsidR="002D10E8" w:rsidRPr="002D10E8" w:rsidRDefault="002D10E8" w:rsidP="002D10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020C0C58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342406C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3FAE2868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50FEF7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5213C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CCE4FF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B79FD9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01E2D1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  <w:t>(</w:t>
      </w:r>
      <w:r w:rsidRPr="002D10E8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D10E8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2D10E8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4D6753C7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1005C9D8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1D210F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8A2220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74C121F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C6009B2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B60FB16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DFFFA79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0038C1A9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1C6A31BC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02BBC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50E9EE1F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396103A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59D55F07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2D10E8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69AB6F1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  <w:t>2</w:t>
      </w:r>
      <w:r w:rsidRPr="002D10E8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70D11C71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213D148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48AA00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2D10E8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61AE959E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01AEC384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288F4EC2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CD3DF9" w14:textId="36B03433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DB002" wp14:editId="1DE35E95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B6B3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"/>
            </w:pict>
          </mc:Fallback>
        </mc:AlternateContent>
      </w:r>
    </w:p>
    <w:p w14:paraId="08CF4D9B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E0E61D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35E89FDB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38496CAD" w14:textId="77777777" w:rsidR="002D10E8" w:rsidRPr="002D10E8" w:rsidRDefault="002D10E8" w:rsidP="002D10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3DAF3B3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31C4057A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4812DF14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1704E03B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2D10E8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311AE25E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  <w:t>2</w:t>
      </w:r>
      <w:r w:rsidRPr="002D10E8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6F6B0D0F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78E0DB47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549231C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2D10E8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41D4CDCD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</w:r>
      <w:r w:rsidRPr="002D10E8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1BE80924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10E8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2FB3717C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157FDC" w14:textId="77777777" w:rsidR="002D10E8" w:rsidRPr="002D10E8" w:rsidRDefault="002D10E8" w:rsidP="002D10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7384D0" w14:textId="77777777" w:rsidR="002D10E8" w:rsidRDefault="002D10E8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28596C1" w14:textId="77777777" w:rsidR="008676DB" w:rsidRDefault="008676DB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9F52D06" w14:textId="77777777" w:rsidR="008676DB" w:rsidRDefault="008676DB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DCD20E4" w14:textId="77777777" w:rsidR="008676DB" w:rsidRDefault="008676DB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1738FEA" w14:textId="77777777" w:rsidR="008676DB" w:rsidRPr="002D10E8" w:rsidRDefault="008676DB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0BB0D1C" w14:textId="77777777" w:rsidR="002D10E8" w:rsidRDefault="002D10E8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1FF70BB8" w:rsidR="00D51311" w:rsidRPr="00B03D2E" w:rsidRDefault="003B4469" w:rsidP="003B4469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19. </w:t>
      </w:r>
      <w:r w:rsidR="00D51311"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2D605090" w14:textId="62FF72D6" w:rsidR="001521D1" w:rsidRDefault="001521D1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B03D2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-</w:t>
      </w:r>
    </w:p>
    <w:p w14:paraId="3964C99E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A97826B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17342C6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DD58217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2EC963B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94C222A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8C758BC" w14:textId="77777777" w:rsidR="008676DB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2A3F5F8" w14:textId="77777777" w:rsidR="008676DB" w:rsidRPr="00B03D2E" w:rsidRDefault="008676DB" w:rsidP="001521D1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B03D2E" w14:paraId="6D0BBF17" w14:textId="77777777" w:rsidTr="001521D1">
        <w:tc>
          <w:tcPr>
            <w:tcW w:w="1369" w:type="dxa"/>
          </w:tcPr>
          <w:p w14:paraId="71CC28E5" w14:textId="7CE5635D" w:rsidR="0064558D" w:rsidRPr="00B03D2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017" w:type="dxa"/>
          </w:tcPr>
          <w:p w14:paraId="4049DF63" w14:textId="77777777" w:rsidR="0064558D" w:rsidRPr="00B03D2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B03D2E" w14:paraId="3FCBCAB2" w14:textId="77777777" w:rsidTr="001521D1">
        <w:tc>
          <w:tcPr>
            <w:tcW w:w="1369" w:type="dxa"/>
          </w:tcPr>
          <w:p w14:paraId="76AEC54C" w14:textId="77777777" w:rsidR="0064558D" w:rsidRPr="00B03D2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017" w:type="dxa"/>
          </w:tcPr>
          <w:p w14:paraId="29D3DCD6" w14:textId="77777777" w:rsidR="0064558D" w:rsidRPr="00B03D2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B03D2E" w14:paraId="4A1DF6A2" w14:textId="77777777" w:rsidTr="001521D1">
        <w:tc>
          <w:tcPr>
            <w:tcW w:w="1369" w:type="dxa"/>
          </w:tcPr>
          <w:p w14:paraId="082BD70C" w14:textId="77777777" w:rsidR="0064558D" w:rsidRPr="00B03D2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017" w:type="dxa"/>
          </w:tcPr>
          <w:p w14:paraId="26B99920" w14:textId="77777777" w:rsidR="001521D1" w:rsidRPr="00B03D2E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393425B6" w:rsidR="0064558D" w:rsidRPr="00B03D2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B03D2E" w14:paraId="105C0B62" w14:textId="77777777" w:rsidTr="001521D1">
        <w:tc>
          <w:tcPr>
            <w:tcW w:w="1369" w:type="dxa"/>
          </w:tcPr>
          <w:p w14:paraId="7A8B8EDF" w14:textId="77777777" w:rsidR="0064558D" w:rsidRPr="00B03D2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017" w:type="dxa"/>
          </w:tcPr>
          <w:p w14:paraId="56F5020A" w14:textId="77777777" w:rsidR="0064558D" w:rsidRPr="00B03D2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B03D2E" w14:paraId="6BB94F10" w14:textId="77777777" w:rsidTr="001521D1">
        <w:tc>
          <w:tcPr>
            <w:tcW w:w="1369" w:type="dxa"/>
          </w:tcPr>
          <w:p w14:paraId="362D6899" w14:textId="77777777" w:rsidR="0064558D" w:rsidRPr="00B03D2E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B03D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017" w:type="dxa"/>
          </w:tcPr>
          <w:p w14:paraId="07127FB1" w14:textId="77777777" w:rsidR="0064558D" w:rsidRPr="00B03D2E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B03D2E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B03D2E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cs/>
          <w:lang w:bidi="th-TH"/>
        </w:rPr>
      </w:pPr>
    </w:p>
    <w:sectPr w:rsidR="003F4A0D" w:rsidRPr="00B03D2E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3C3F6" w14:textId="77777777" w:rsidR="00D8013C" w:rsidRDefault="00D8013C" w:rsidP="00C81DB8">
      <w:pPr>
        <w:spacing w:after="0" w:line="240" w:lineRule="auto"/>
      </w:pPr>
      <w:r>
        <w:separator/>
      </w:r>
    </w:p>
  </w:endnote>
  <w:endnote w:type="continuationSeparator" w:id="0">
    <w:p w14:paraId="34462E57" w14:textId="77777777" w:rsidR="00D8013C" w:rsidRDefault="00D8013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67476" w14:textId="77777777" w:rsidR="00D8013C" w:rsidRDefault="00D8013C" w:rsidP="00C81DB8">
      <w:pPr>
        <w:spacing w:after="0" w:line="240" w:lineRule="auto"/>
      </w:pPr>
      <w:r>
        <w:separator/>
      </w:r>
    </w:p>
  </w:footnote>
  <w:footnote w:type="continuationSeparator" w:id="0">
    <w:p w14:paraId="745CDE5E" w14:textId="77777777" w:rsidR="00D8013C" w:rsidRDefault="00D8013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Pr="008676D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76D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76D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676D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D5362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8676D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8676D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8676D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8676D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8676D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0D5362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8676D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D5362"/>
    <w:rsid w:val="000F1309"/>
    <w:rsid w:val="00110F0C"/>
    <w:rsid w:val="00132E1B"/>
    <w:rsid w:val="001521D1"/>
    <w:rsid w:val="00164004"/>
    <w:rsid w:val="0017533B"/>
    <w:rsid w:val="0018441F"/>
    <w:rsid w:val="0019582A"/>
    <w:rsid w:val="001B1C8D"/>
    <w:rsid w:val="001E05C0"/>
    <w:rsid w:val="00201E94"/>
    <w:rsid w:val="002100CD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D0A58"/>
    <w:rsid w:val="002D10E8"/>
    <w:rsid w:val="002F4663"/>
    <w:rsid w:val="00304C91"/>
    <w:rsid w:val="00313D38"/>
    <w:rsid w:val="003240F6"/>
    <w:rsid w:val="00352D56"/>
    <w:rsid w:val="00353030"/>
    <w:rsid w:val="00357299"/>
    <w:rsid w:val="00394708"/>
    <w:rsid w:val="003B4469"/>
    <w:rsid w:val="003C25A4"/>
    <w:rsid w:val="003F489A"/>
    <w:rsid w:val="003F4A0D"/>
    <w:rsid w:val="00405B2B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82BB0"/>
    <w:rsid w:val="00593E8D"/>
    <w:rsid w:val="005C6B68"/>
    <w:rsid w:val="00600A25"/>
    <w:rsid w:val="00617088"/>
    <w:rsid w:val="006437C0"/>
    <w:rsid w:val="0064558D"/>
    <w:rsid w:val="0065175D"/>
    <w:rsid w:val="00664057"/>
    <w:rsid w:val="00686AAA"/>
    <w:rsid w:val="006974B7"/>
    <w:rsid w:val="006B37B7"/>
    <w:rsid w:val="006C07C4"/>
    <w:rsid w:val="006C6C22"/>
    <w:rsid w:val="00707AED"/>
    <w:rsid w:val="00712638"/>
    <w:rsid w:val="0074728F"/>
    <w:rsid w:val="00760D0B"/>
    <w:rsid w:val="00761FD0"/>
    <w:rsid w:val="00771FD1"/>
    <w:rsid w:val="00781575"/>
    <w:rsid w:val="007851BE"/>
    <w:rsid w:val="00790214"/>
    <w:rsid w:val="00793306"/>
    <w:rsid w:val="007D22C6"/>
    <w:rsid w:val="007E1E74"/>
    <w:rsid w:val="007E593C"/>
    <w:rsid w:val="00811134"/>
    <w:rsid w:val="0085230C"/>
    <w:rsid w:val="00862FC5"/>
    <w:rsid w:val="008676DB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A2B4D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03D2E"/>
    <w:rsid w:val="00B23DA2"/>
    <w:rsid w:val="00B37959"/>
    <w:rsid w:val="00B4505B"/>
    <w:rsid w:val="00B509FC"/>
    <w:rsid w:val="00B67FDD"/>
    <w:rsid w:val="00B95782"/>
    <w:rsid w:val="00BC5DA7"/>
    <w:rsid w:val="00BF5012"/>
    <w:rsid w:val="00BF6CA4"/>
    <w:rsid w:val="00C1539D"/>
    <w:rsid w:val="00C21238"/>
    <w:rsid w:val="00C26ED0"/>
    <w:rsid w:val="00C3045F"/>
    <w:rsid w:val="00C5399F"/>
    <w:rsid w:val="00C77AEA"/>
    <w:rsid w:val="00C81DB8"/>
    <w:rsid w:val="00C95685"/>
    <w:rsid w:val="00CA51BD"/>
    <w:rsid w:val="00CD3DDC"/>
    <w:rsid w:val="00CE4A67"/>
    <w:rsid w:val="00CE642D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013C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9B"/>
    <w:rsid w:val="00EC08A9"/>
    <w:rsid w:val="00EE6D84"/>
    <w:rsid w:val="00EF0DAF"/>
    <w:rsid w:val="00F028A3"/>
    <w:rsid w:val="00F064C0"/>
    <w:rsid w:val="00F431E5"/>
    <w:rsid w:val="00F5490C"/>
    <w:rsid w:val="00F62F55"/>
    <w:rsid w:val="00F8122B"/>
    <w:rsid w:val="00F82977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1F745-A370-4E80-BE91-9D3354A0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21</TotalTime>
  <Pages>9</Pages>
  <Words>1576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28</cp:revision>
  <cp:lastPrinted>2015-03-02T15:12:00Z</cp:lastPrinted>
  <dcterms:created xsi:type="dcterms:W3CDTF">2015-08-19T06:07:00Z</dcterms:created>
  <dcterms:modified xsi:type="dcterms:W3CDTF">2015-08-21T06:18:00Z</dcterms:modified>
</cp:coreProperties>
</file>